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DC756" w14:textId="77777777" w:rsidR="000449CB" w:rsidRDefault="000449CB" w:rsidP="000449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CLERKE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568526F3" w14:textId="77777777" w:rsidR="000449CB" w:rsidRDefault="000449CB" w:rsidP="000449CB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D342A05" w14:textId="77777777" w:rsidR="000449CB" w:rsidRDefault="000449CB" w:rsidP="000449CB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53CD150" w14:textId="77777777" w:rsidR="000449CB" w:rsidRDefault="000449CB" w:rsidP="000449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Sep.1484</w:t>
      </w:r>
      <w:r>
        <w:rPr>
          <w:rFonts w:eastAsia="Times New Roman" w:cs="Times New Roman"/>
          <w:szCs w:val="24"/>
        </w:rPr>
        <w:tab/>
        <w:t xml:space="preserve">He was a juror in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Basingstoke,</w:t>
      </w:r>
    </w:p>
    <w:p w14:paraId="6936DF8C" w14:textId="77777777" w:rsidR="000449CB" w:rsidRDefault="000449CB" w:rsidP="000449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Hampshire, into lands of Agnes Willesden(q.v.).</w:t>
      </w:r>
    </w:p>
    <w:p w14:paraId="792AF6DE" w14:textId="77777777" w:rsidR="000449CB" w:rsidRDefault="000449CB" w:rsidP="000449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04D89E7" w14:textId="77777777" w:rsidR="000449CB" w:rsidRDefault="000449CB" w:rsidP="000449C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pp.117-8)</w:t>
      </w:r>
    </w:p>
    <w:p w14:paraId="39B02215" w14:textId="77777777" w:rsidR="000449CB" w:rsidRDefault="000449CB" w:rsidP="000449CB">
      <w:pPr>
        <w:pStyle w:val="NoSpacing"/>
        <w:rPr>
          <w:rFonts w:eastAsia="Times New Roman" w:cs="Times New Roman"/>
          <w:szCs w:val="24"/>
        </w:rPr>
      </w:pPr>
    </w:p>
    <w:p w14:paraId="35185E31" w14:textId="77777777" w:rsidR="000449CB" w:rsidRDefault="000449CB" w:rsidP="000449CB">
      <w:pPr>
        <w:pStyle w:val="NoSpacing"/>
        <w:rPr>
          <w:rFonts w:eastAsia="Times New Roman" w:cs="Times New Roman"/>
          <w:szCs w:val="24"/>
        </w:rPr>
      </w:pPr>
    </w:p>
    <w:p w14:paraId="02E24882" w14:textId="77777777" w:rsidR="000449CB" w:rsidRDefault="000449CB" w:rsidP="000449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6 September 2023</w:t>
      </w:r>
    </w:p>
    <w:p w14:paraId="0B90E8E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277A6" w14:textId="77777777" w:rsidR="000449CB" w:rsidRDefault="000449CB" w:rsidP="009139A6">
      <w:r>
        <w:separator/>
      </w:r>
    </w:p>
  </w:endnote>
  <w:endnote w:type="continuationSeparator" w:id="0">
    <w:p w14:paraId="52007A0C" w14:textId="77777777" w:rsidR="000449CB" w:rsidRDefault="000449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CD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A79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356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29697" w14:textId="77777777" w:rsidR="000449CB" w:rsidRDefault="000449CB" w:rsidP="009139A6">
      <w:r>
        <w:separator/>
      </w:r>
    </w:p>
  </w:footnote>
  <w:footnote w:type="continuationSeparator" w:id="0">
    <w:p w14:paraId="1D79DBD4" w14:textId="77777777" w:rsidR="000449CB" w:rsidRDefault="000449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641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7A0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914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9CB"/>
    <w:rsid w:val="000449C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4C488"/>
  <w15:chartTrackingRefBased/>
  <w15:docId w15:val="{09428C73-CF07-4DE8-92D6-12412EA8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2023-09-07T06:37:00Z</dcterms:created>
  <dcterms:modified xsi:type="dcterms:W3CDTF">2023-09-07T06:37:00Z</dcterms:modified>
</cp:coreProperties>
</file>